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144D9" w14:textId="0DDC5943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61BA7D7C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 xml:space="preserve">The contractor shall specify any deviations from the tender documentation/procurement documents in this document. Deviations must appear </w:t>
      </w:r>
      <w:r w:rsidRPr="009C3D7C">
        <w:rPr>
          <w:lang w:val="en-GB"/>
        </w:rPr>
        <w:t xml:space="preserve">in this document in order to </w:t>
      </w:r>
      <w:proofErr w:type="gramStart"/>
      <w:r w:rsidRPr="009C3D7C">
        <w:rPr>
          <w:lang w:val="en-GB"/>
        </w:rPr>
        <w:t>be invoked</w:t>
      </w:r>
      <w:proofErr w:type="gramEnd"/>
      <w:r w:rsidRPr="009C3D7C">
        <w:rPr>
          <w:lang w:val="en-GB"/>
        </w:rPr>
        <w:t xml:space="preserve"> by the contractor. The contractor must however be aware that also other deviations from the tender documentation than those specified below, may </w:t>
      </w:r>
      <w:r w:rsidR="00B940DA" w:rsidRPr="009C3D7C">
        <w:rPr>
          <w:lang w:val="en-GB"/>
        </w:rPr>
        <w:t>result in</w:t>
      </w:r>
      <w:r w:rsidRPr="009C3D7C">
        <w:rPr>
          <w:lang w:val="en-GB"/>
        </w:rPr>
        <w:t xml:space="preserve"> a rejection of the tender </w:t>
      </w:r>
      <w:r w:rsidR="00B940DA" w:rsidRPr="009C3D7C">
        <w:rPr>
          <w:lang w:val="en-GB"/>
        </w:rPr>
        <w:t>according</w:t>
      </w:r>
      <w:r w:rsidRPr="009C3D7C">
        <w:rPr>
          <w:lang w:val="en-GB"/>
        </w:rPr>
        <w:t xml:space="preserve"> to the Public Procurement Regulation chapter</w:t>
      </w:r>
      <w:r w:rsidR="00BB6D0A" w:rsidRPr="009C3D7C">
        <w:rPr>
          <w:lang w:val="en-GB"/>
        </w:rPr>
        <w:t xml:space="preserve"> 24</w:t>
      </w:r>
      <w:r w:rsidR="009C3D7C" w:rsidRPr="009C3D7C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12BAEF80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service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15C157F7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proofErr w:type="gramStart"/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</w:t>
      </w:r>
      <w:proofErr w:type="gramEnd"/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</w:t>
      </w:r>
      <w:proofErr w:type="gramStart"/>
      <w:r w:rsidRPr="008350D7">
        <w:rPr>
          <w:rFonts w:asciiTheme="minorHAnsi" w:hAnsiTheme="minorHAnsi" w:cstheme="minorHAnsi"/>
          <w:szCs w:val="22"/>
          <w:lang w:val="en-GB"/>
        </w:rPr>
        <w:t>may be extended</w:t>
      </w:r>
      <w:proofErr w:type="gramEnd"/>
      <w:r w:rsidRPr="008350D7">
        <w:rPr>
          <w:rFonts w:asciiTheme="minorHAnsi" w:hAnsiTheme="minorHAnsi" w:cstheme="minorHAnsi"/>
          <w:szCs w:val="22"/>
          <w:lang w:val="en-GB"/>
        </w:rPr>
        <w:t xml:space="preserve">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72BF87A7" w14:textId="77777777" w:rsidR="004C1982" w:rsidRPr="008350D7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9" w14:textId="77777777" w:rsidR="004205A3" w:rsidRPr="00236A00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  <w:bookmarkStart w:id="0" w:name="_GoBack"/>
      <w:bookmarkEnd w:id="0"/>
    </w:p>
    <w:sectPr w:rsidR="004205A3" w:rsidRPr="00236A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144FC" w14:textId="77777777" w:rsidR="00243F15" w:rsidRDefault="00243F15" w:rsidP="006726C6">
      <w:r>
        <w:separator/>
      </w:r>
    </w:p>
  </w:endnote>
  <w:endnote w:type="continuationSeparator" w:id="0">
    <w:p w14:paraId="3D7144FD" w14:textId="77777777" w:rsidR="00243F15" w:rsidRDefault="00243F15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1" w:name="BunntekstTittel"/>
          <w:r>
            <w:rPr>
              <w:noProof/>
            </w:rPr>
            <w:t xml:space="preserve">           </w:t>
          </w:r>
          <w:bookmarkEnd w:id="1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2"/>
      </w:rPr>
      <w:id w:val="860082579"/>
      <w:docPartObj>
        <w:docPartGallery w:val="Page Numbers (Top of Page)"/>
        <w:docPartUnique/>
      </w:docPartObj>
    </w:sdtPr>
    <w:sdtEndPr/>
    <w:sdtContent>
      <w:p w14:paraId="2DEAE245" w14:textId="0AED1E15" w:rsidR="00EA67B3" w:rsidRDefault="00046274" w:rsidP="00046274">
        <w:pPr>
          <w:pStyle w:val="Bunntekst"/>
          <w:jc w:val="right"/>
        </w:pPr>
        <w:r>
          <w:rPr>
            <w:bCs/>
            <w:szCs w:val="22"/>
          </w:rPr>
          <w:fldChar w:fldCharType="begin"/>
        </w:r>
        <w:r>
          <w:rPr>
            <w:bCs/>
            <w:szCs w:val="22"/>
          </w:rPr>
          <w:instrText>PAGE</w:instrText>
        </w:r>
        <w:r>
          <w:rPr>
            <w:bCs/>
            <w:szCs w:val="22"/>
          </w:rPr>
          <w:fldChar w:fldCharType="separate"/>
        </w:r>
        <w:r w:rsidR="009C3D7C">
          <w:rPr>
            <w:bCs/>
            <w:noProof/>
            <w:szCs w:val="22"/>
          </w:rPr>
          <w:t>1</w:t>
        </w:r>
        <w:r>
          <w:rPr>
            <w:bCs/>
            <w:szCs w:val="22"/>
          </w:rPr>
          <w:fldChar w:fldCharType="end"/>
        </w:r>
        <w:r>
          <w:rPr>
            <w:szCs w:val="22"/>
            <w:lang w:val="nb-NO"/>
          </w:rPr>
          <w:t xml:space="preserve"> av </w:t>
        </w:r>
        <w:r>
          <w:rPr>
            <w:bCs/>
            <w:szCs w:val="22"/>
          </w:rPr>
          <w:fldChar w:fldCharType="begin"/>
        </w:r>
        <w:r>
          <w:rPr>
            <w:bCs/>
            <w:szCs w:val="22"/>
          </w:rPr>
          <w:instrText>NUMPAGES</w:instrText>
        </w:r>
        <w:r>
          <w:rPr>
            <w:bCs/>
            <w:szCs w:val="22"/>
          </w:rPr>
          <w:fldChar w:fldCharType="separate"/>
        </w:r>
        <w:r w:rsidR="009C3D7C">
          <w:rPr>
            <w:bCs/>
            <w:noProof/>
            <w:szCs w:val="22"/>
          </w:rPr>
          <w:t>1</w:t>
        </w:r>
        <w:r>
          <w:rPr>
            <w:bCs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144FA" w14:textId="77777777" w:rsidR="00243F15" w:rsidRDefault="00243F15" w:rsidP="006726C6">
      <w:r>
        <w:separator/>
      </w:r>
    </w:p>
  </w:footnote>
  <w:footnote w:type="continuationSeparator" w:id="0">
    <w:p w14:paraId="3D7144FB" w14:textId="77777777" w:rsidR="00243F15" w:rsidRDefault="00243F15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63CE6488" w:rsidR="00243F15" w:rsidRPr="00FE4DAD" w:rsidRDefault="00243F15" w:rsidP="006726C6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D71452E" wp14:editId="2B5B2CB2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0A5B6A3A" w:rsidR="00243F15" w:rsidRPr="00CF7153" w:rsidRDefault="00243F15" w:rsidP="006726C6">
          <w:pPr>
            <w:pStyle w:val="Bildetekst"/>
            <w:rPr>
              <w:b/>
            </w:rPr>
          </w:pPr>
          <w:r>
            <w:t>THE NORWEGIAN ARMED FORCES</w:t>
          </w:r>
        </w:p>
      </w:tc>
    </w:tr>
    <w:tr w:rsidR="00243F15" w:rsidRPr="000E5279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66E84D41" w:rsidR="00243F15" w:rsidRPr="000350C1" w:rsidRDefault="00243F15" w:rsidP="000350C1">
          <w:pPr>
            <w:pStyle w:val="Avdelingstittel"/>
            <w:rPr>
              <w:lang w:val="en-GB"/>
            </w:rPr>
          </w:pPr>
          <w:r w:rsidRPr="000350C1">
            <w:rPr>
              <w:lang w:val="en-GB"/>
            </w:rPr>
            <w:t>The Norwegian Defence Logistics Organisation</w:t>
          </w:r>
        </w:p>
      </w:tc>
    </w:tr>
  </w:tbl>
  <w:p w14:paraId="31978ADA" w14:textId="77777777" w:rsidR="000E5279" w:rsidRPr="001F368C" w:rsidRDefault="000E5279" w:rsidP="000E5279">
    <w:pPr>
      <w:pStyle w:val="Topptekst"/>
      <w:rPr>
        <w:rFonts w:ascii="FORSVARET-Medium" w:hAnsi="FORSVARET-Medium"/>
        <w:lang w:val="en-GB"/>
      </w:rPr>
    </w:pPr>
    <w:r w:rsidRPr="001F368C">
      <w:rPr>
        <w:rFonts w:ascii="FORSVARET-Medium" w:hAnsi="FORSVARET-Medium"/>
        <w:lang w:val="en-GB"/>
      </w:rPr>
      <w:t xml:space="preserve">2019035275 </w:t>
    </w:r>
    <w:r>
      <w:rPr>
        <w:rFonts w:ascii="FORSVARET-Medium" w:hAnsi="FORSVARET-Medium"/>
        <w:lang w:val="en-GB"/>
      </w:rPr>
      <w:t>Simulator training for NH90 helicopter</w:t>
    </w:r>
  </w:p>
  <w:p w14:paraId="3D714513" w14:textId="4755C482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1 – </w:t>
    </w:r>
    <w:r w:rsidR="001067E6">
      <w:rPr>
        <w:rFonts w:ascii="FORSVARET-Medium" w:hAnsi="FORSVARET-Medium"/>
        <w:lang w:val="en-US"/>
      </w:rPr>
      <w:t xml:space="preserve">Annex 1: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2" w:name="GraderingsValg"/>
          <w:r>
            <w:t xml:space="preserve">         </w:t>
          </w:r>
          <w:bookmarkEnd w:id="2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3A01"/>
    <w:rsid w:val="000350C1"/>
    <w:rsid w:val="00046274"/>
    <w:rsid w:val="0005027A"/>
    <w:rsid w:val="0005236A"/>
    <w:rsid w:val="0006177E"/>
    <w:rsid w:val="00066648"/>
    <w:rsid w:val="000C1871"/>
    <w:rsid w:val="000E1234"/>
    <w:rsid w:val="000E5279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940C7"/>
    <w:rsid w:val="00197B70"/>
    <w:rsid w:val="001A14B4"/>
    <w:rsid w:val="001B5960"/>
    <w:rsid w:val="001E4266"/>
    <w:rsid w:val="001E76F7"/>
    <w:rsid w:val="0020392F"/>
    <w:rsid w:val="00204B65"/>
    <w:rsid w:val="00236A00"/>
    <w:rsid w:val="00243F15"/>
    <w:rsid w:val="0028237D"/>
    <w:rsid w:val="002A1A43"/>
    <w:rsid w:val="002C6BE0"/>
    <w:rsid w:val="00310AFD"/>
    <w:rsid w:val="00362686"/>
    <w:rsid w:val="0038008B"/>
    <w:rsid w:val="003860B7"/>
    <w:rsid w:val="00386E6C"/>
    <w:rsid w:val="003B429B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B42"/>
    <w:rsid w:val="004E7642"/>
    <w:rsid w:val="004F29ED"/>
    <w:rsid w:val="004F5B12"/>
    <w:rsid w:val="0051244D"/>
    <w:rsid w:val="00594523"/>
    <w:rsid w:val="005B0154"/>
    <w:rsid w:val="005D39CF"/>
    <w:rsid w:val="005D695F"/>
    <w:rsid w:val="006042BD"/>
    <w:rsid w:val="00610FEA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50D7"/>
    <w:rsid w:val="00836745"/>
    <w:rsid w:val="0084408D"/>
    <w:rsid w:val="008804B8"/>
    <w:rsid w:val="008B5B70"/>
    <w:rsid w:val="008C5D4E"/>
    <w:rsid w:val="008C6807"/>
    <w:rsid w:val="008D2ECD"/>
    <w:rsid w:val="00905FF0"/>
    <w:rsid w:val="009128FB"/>
    <w:rsid w:val="00931963"/>
    <w:rsid w:val="009A7F72"/>
    <w:rsid w:val="009B0552"/>
    <w:rsid w:val="009C3D7C"/>
    <w:rsid w:val="009D7B31"/>
    <w:rsid w:val="009E4897"/>
    <w:rsid w:val="00A11D86"/>
    <w:rsid w:val="00A27387"/>
    <w:rsid w:val="00A3262E"/>
    <w:rsid w:val="00A641B4"/>
    <w:rsid w:val="00A82746"/>
    <w:rsid w:val="00A97E03"/>
    <w:rsid w:val="00AD2A21"/>
    <w:rsid w:val="00AD4DA3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76E1A"/>
    <w:rsid w:val="00C9037C"/>
    <w:rsid w:val="00C9574D"/>
    <w:rsid w:val="00CA2770"/>
    <w:rsid w:val="00CA5316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E01D4F"/>
    <w:rsid w:val="00E52D30"/>
    <w:rsid w:val="00E57C89"/>
    <w:rsid w:val="00E61B2A"/>
    <w:rsid w:val="00E622A8"/>
    <w:rsid w:val="00E6339F"/>
    <w:rsid w:val="00E75544"/>
    <w:rsid w:val="00E97ADB"/>
    <w:rsid w:val="00EA0B79"/>
    <w:rsid w:val="00EA67B3"/>
    <w:rsid w:val="00EA7430"/>
    <w:rsid w:val="00EC12DD"/>
    <w:rsid w:val="00EC7E04"/>
    <w:rsid w:val="00ED7674"/>
    <w:rsid w:val="00F04852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0E5279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e5e56184-275f-495f-a56f-8fdf09bcc359"/>
    <ds:schemaRef ds:uri="71a8a547-54f0-447a-bd41-f8862ce07847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sharepoint/v4"/>
    <ds:schemaRef ds:uri="http://purl.org/dc/terms/"/>
    <ds:schemaRef ds:uri="f4795027-239c-422c-a244-6b4eb70f7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7A0490D7</Template>
  <TotalTime>0</TotalTime>
  <Pages>1</Pages>
  <Words>138</Words>
  <Characters>855</Characters>
  <Application>Microsoft Office Word</Application>
  <DocSecurity>2</DocSecurity>
  <Lines>7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2019-12-04T11:05:00Z</dcterms:created>
  <dcterms:modified xsi:type="dcterms:W3CDTF">2019-12-04T11:09:00Z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</Properties>
</file>